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DFB7E" w14:textId="4D76776D" w:rsidR="006B2F86" w:rsidRDefault="002528C9" w:rsidP="00E71FC3">
      <w:pPr>
        <w:pStyle w:val="NoSpacing"/>
      </w:pPr>
      <w:r>
        <w:rPr>
          <w:u w:val="single"/>
        </w:rPr>
        <w:t>Agnes WESTPRAY</w:t>
      </w:r>
      <w:r>
        <w:t xml:space="preserve">   </w:t>
      </w:r>
      <w:proofErr w:type="gramStart"/>
      <w:r>
        <w:t xml:space="preserve">   (</w:t>
      </w:r>
      <w:proofErr w:type="gramEnd"/>
      <w:r>
        <w:t>fl.1413)</w:t>
      </w:r>
    </w:p>
    <w:p w14:paraId="54D06318" w14:textId="59766908" w:rsidR="002528C9" w:rsidRDefault="002528C9" w:rsidP="00E71FC3">
      <w:pPr>
        <w:pStyle w:val="NoSpacing"/>
      </w:pPr>
    </w:p>
    <w:p w14:paraId="2EA84587" w14:textId="08801BEC" w:rsidR="002528C9" w:rsidRDefault="002528C9" w:rsidP="00E71FC3">
      <w:pPr>
        <w:pStyle w:val="NoSpacing"/>
      </w:pPr>
    </w:p>
    <w:p w14:paraId="35BBD1FA" w14:textId="43E6A9A6" w:rsidR="002528C9" w:rsidRDefault="002528C9" w:rsidP="00E71FC3">
      <w:pPr>
        <w:pStyle w:val="NoSpacing"/>
      </w:pPr>
      <w:r>
        <w:t xml:space="preserve">Daughter of John </w:t>
      </w:r>
      <w:proofErr w:type="spellStart"/>
      <w:r>
        <w:t>Westpray</w:t>
      </w:r>
      <w:proofErr w:type="spellEnd"/>
      <w:r>
        <w:t xml:space="preserve"> of </w:t>
      </w:r>
      <w:proofErr w:type="gramStart"/>
      <w:r>
        <w:t>Dorchester(</w:t>
      </w:r>
      <w:proofErr w:type="gramEnd"/>
      <w:r>
        <w:t>d.1413)(q.v.) and his wife, Maud(q.v.).</w:t>
      </w:r>
    </w:p>
    <w:p w14:paraId="03071136" w14:textId="40337535" w:rsidR="002528C9" w:rsidRDefault="002528C9" w:rsidP="00E71FC3">
      <w:pPr>
        <w:pStyle w:val="NoSpacing"/>
      </w:pPr>
      <w:r>
        <w:t xml:space="preserve">(H.O.C. </w:t>
      </w:r>
      <w:proofErr w:type="spellStart"/>
      <w:proofErr w:type="gramStart"/>
      <w:r>
        <w:t>vol.IV</w:t>
      </w:r>
      <w:proofErr w:type="spellEnd"/>
      <w:proofErr w:type="gramEnd"/>
      <w:r>
        <w:t xml:space="preserve"> p.821)</w:t>
      </w:r>
    </w:p>
    <w:p w14:paraId="112436F7" w14:textId="70FA7934" w:rsidR="002528C9" w:rsidRDefault="002528C9" w:rsidP="00E71FC3">
      <w:pPr>
        <w:pStyle w:val="NoSpacing"/>
      </w:pPr>
      <w:r>
        <w:t xml:space="preserve">= William Clerk of Weymouth(q.v.).   (H.O.C. </w:t>
      </w:r>
      <w:proofErr w:type="spellStart"/>
      <w:proofErr w:type="gramStart"/>
      <w:r>
        <w:t>vol.II</w:t>
      </w:r>
      <w:proofErr w:type="spellEnd"/>
      <w:proofErr w:type="gramEnd"/>
      <w:r>
        <w:t xml:space="preserve"> pp.584-5)</w:t>
      </w:r>
    </w:p>
    <w:p w14:paraId="5408C2CA" w14:textId="6F25A5CF" w:rsidR="002528C9" w:rsidRDefault="002528C9" w:rsidP="00E71FC3">
      <w:pPr>
        <w:pStyle w:val="NoSpacing"/>
      </w:pPr>
    </w:p>
    <w:p w14:paraId="1256DBA8" w14:textId="29356D69" w:rsidR="002528C9" w:rsidRDefault="002528C9" w:rsidP="00E71FC3">
      <w:pPr>
        <w:pStyle w:val="NoSpacing"/>
      </w:pPr>
    </w:p>
    <w:p w14:paraId="01B32386" w14:textId="60BC5162" w:rsidR="002528C9" w:rsidRPr="002528C9" w:rsidRDefault="002528C9" w:rsidP="00E71FC3">
      <w:pPr>
        <w:pStyle w:val="NoSpacing"/>
      </w:pPr>
      <w:r>
        <w:t>11 November 2018</w:t>
      </w:r>
      <w:bookmarkStart w:id="0" w:name="_GoBack"/>
      <w:bookmarkEnd w:id="0"/>
    </w:p>
    <w:sectPr w:rsidR="002528C9" w:rsidRPr="002528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B6E89" w14:textId="77777777" w:rsidR="002528C9" w:rsidRDefault="002528C9" w:rsidP="00E71FC3">
      <w:pPr>
        <w:spacing w:after="0" w:line="240" w:lineRule="auto"/>
      </w:pPr>
      <w:r>
        <w:separator/>
      </w:r>
    </w:p>
  </w:endnote>
  <w:endnote w:type="continuationSeparator" w:id="0">
    <w:p w14:paraId="65B32FCD" w14:textId="77777777" w:rsidR="002528C9" w:rsidRDefault="002528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6DD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5E14A" w14:textId="77777777" w:rsidR="002528C9" w:rsidRDefault="002528C9" w:rsidP="00E71FC3">
      <w:pPr>
        <w:spacing w:after="0" w:line="240" w:lineRule="auto"/>
      </w:pPr>
      <w:r>
        <w:separator/>
      </w:r>
    </w:p>
  </w:footnote>
  <w:footnote w:type="continuationSeparator" w:id="0">
    <w:p w14:paraId="4E159BB1" w14:textId="77777777" w:rsidR="002528C9" w:rsidRDefault="002528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8C9"/>
    <w:rsid w:val="001A7C09"/>
    <w:rsid w:val="002528C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2ABD0"/>
  <w15:chartTrackingRefBased/>
  <w15:docId w15:val="{DEBC7F0F-43C8-4BA9-B319-6D7AF58A1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2018-11-11T15:02:00Z</dcterms:created>
  <dcterms:modified xsi:type="dcterms:W3CDTF">2018-11-11T15:05:00Z</dcterms:modified>
</cp:coreProperties>
</file>